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DDBC5" w14:textId="77777777" w:rsidR="00666CAB" w:rsidRDefault="00666CAB" w:rsidP="00666C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BOND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7AE4F093" w14:textId="77777777" w:rsidR="00666CAB" w:rsidRDefault="00666CAB" w:rsidP="00666C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EE39B4" w14:textId="77777777" w:rsidR="00666CAB" w:rsidRDefault="00666CAB" w:rsidP="00666C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28836F" w14:textId="77777777" w:rsidR="00666CAB" w:rsidRDefault="00666CAB" w:rsidP="00666C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Lincolnshire(q.v.),</w:t>
      </w:r>
    </w:p>
    <w:p w14:paraId="56471962" w14:textId="77777777" w:rsidR="00666CAB" w:rsidRDefault="00666CAB" w:rsidP="00666C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Skypwith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0A59933" w14:textId="77777777" w:rsidR="00666CAB" w:rsidRDefault="00666CAB" w:rsidP="00666CAB">
      <w:pPr>
        <w:pStyle w:val="NoSpacing"/>
        <w:ind w:left="144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p.4)</w:t>
      </w:r>
    </w:p>
    <w:p w14:paraId="6BF2EFC6" w14:textId="77777777" w:rsidR="00666CAB" w:rsidRDefault="00666CAB" w:rsidP="00666CA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1E56C40" w14:textId="77777777" w:rsidR="00666CAB" w:rsidRDefault="00666CAB" w:rsidP="00666CA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976B93A" w14:textId="77777777" w:rsidR="00666CAB" w:rsidRPr="001B1923" w:rsidRDefault="00666CAB" w:rsidP="00666CA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 June 2021</w:t>
      </w:r>
    </w:p>
    <w:p w14:paraId="3F97B806" w14:textId="1AACC814" w:rsidR="00BA00AB" w:rsidRPr="00666CA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66C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9C28A" w14:textId="77777777" w:rsidR="00666CAB" w:rsidRDefault="00666CAB" w:rsidP="009139A6">
      <w:r>
        <w:separator/>
      </w:r>
    </w:p>
  </w:endnote>
  <w:endnote w:type="continuationSeparator" w:id="0">
    <w:p w14:paraId="17179A08" w14:textId="77777777" w:rsidR="00666CAB" w:rsidRDefault="00666C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317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AAB8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C25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B8D01" w14:textId="77777777" w:rsidR="00666CAB" w:rsidRDefault="00666CAB" w:rsidP="009139A6">
      <w:r>
        <w:separator/>
      </w:r>
    </w:p>
  </w:footnote>
  <w:footnote w:type="continuationSeparator" w:id="0">
    <w:p w14:paraId="3266CBE0" w14:textId="77777777" w:rsidR="00666CAB" w:rsidRDefault="00666C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EA3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D48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064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CAB"/>
    <w:rsid w:val="000666E0"/>
    <w:rsid w:val="002510B7"/>
    <w:rsid w:val="005C130B"/>
    <w:rsid w:val="00666CA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89002"/>
  <w15:chartTrackingRefBased/>
  <w15:docId w15:val="{0D2F3282-121F-4DE8-B456-D0F97CDC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2021-06-13T19:40:00Z</dcterms:created>
  <dcterms:modified xsi:type="dcterms:W3CDTF">2021-06-13T19:45:00Z</dcterms:modified>
</cp:coreProperties>
</file>